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A28BF" w14:textId="1E1A34A2" w:rsidR="00A14CC8" w:rsidRPr="0087021F" w:rsidRDefault="00A14CC8" w:rsidP="00A14CC8">
      <w:pPr>
        <w:spacing w:after="120" w:line="240" w:lineRule="auto"/>
        <w:rPr>
          <w:rFonts w:ascii="Arial" w:hAnsi="Arial" w:cs="Arial"/>
          <w:b/>
          <w:lang w:val="es-CO"/>
        </w:rPr>
      </w:pPr>
      <w:r w:rsidRPr="00CA2A62">
        <w:rPr>
          <w:rFonts w:ascii="Arial Narrow" w:hAnsi="Arial Narrow"/>
          <w:b/>
          <w:sz w:val="18"/>
          <w:szCs w:val="18"/>
          <w:lang w:val="es-CO"/>
        </w:rPr>
        <w:t xml:space="preserve">     </w:t>
      </w:r>
      <w:r w:rsidR="00072B74" w:rsidRPr="00CA2A62">
        <w:rPr>
          <w:rFonts w:ascii="Arial Narrow" w:hAnsi="Arial Narrow"/>
          <w:b/>
          <w:sz w:val="18"/>
          <w:szCs w:val="18"/>
          <w:lang w:val="es-CO"/>
        </w:rPr>
        <w:t xml:space="preserve"> </w:t>
      </w:r>
      <w:r w:rsidRPr="0087021F">
        <w:rPr>
          <w:rFonts w:ascii="Arial" w:hAnsi="Arial" w:cs="Arial"/>
          <w:b/>
          <w:lang w:val="es-CO"/>
        </w:rPr>
        <w:t xml:space="preserve">DATOS DEL </w:t>
      </w:r>
      <w:r w:rsidR="00941CF6" w:rsidRPr="0087021F">
        <w:rPr>
          <w:rFonts w:ascii="Arial" w:hAnsi="Arial" w:cs="Arial"/>
          <w:b/>
          <w:lang w:val="es-CO"/>
        </w:rPr>
        <w:t>APRENDIZ</w:t>
      </w:r>
    </w:p>
    <w:tbl>
      <w:tblPr>
        <w:tblW w:w="101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701"/>
        <w:gridCol w:w="1174"/>
        <w:gridCol w:w="1197"/>
        <w:gridCol w:w="606"/>
        <w:gridCol w:w="1095"/>
        <w:gridCol w:w="2257"/>
      </w:tblGrid>
      <w:tr w:rsidR="00CA2A62" w:rsidRPr="0087021F" w14:paraId="0FC762F0" w14:textId="77777777" w:rsidTr="00005396">
        <w:trPr>
          <w:trHeight w:val="365"/>
        </w:trPr>
        <w:tc>
          <w:tcPr>
            <w:tcW w:w="3827" w:type="dxa"/>
            <w:gridSpan w:val="3"/>
            <w:shd w:val="clear" w:color="auto" w:fill="auto"/>
          </w:tcPr>
          <w:p w14:paraId="2379E2A8" w14:textId="77777777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 xml:space="preserve">PRIMER APELLIDO: </w:t>
            </w:r>
          </w:p>
          <w:p w14:paraId="15F91483" w14:textId="77777777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0F94A907" w14:textId="77777777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 xml:space="preserve">SEGUNDO APELLIDO: 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525374D" w14:textId="77777777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 xml:space="preserve">NOMBRE: </w:t>
            </w:r>
          </w:p>
        </w:tc>
      </w:tr>
      <w:tr w:rsidR="00CA2A62" w:rsidRPr="0087021F" w14:paraId="67CCABCE" w14:textId="77777777" w:rsidTr="00005396">
        <w:trPr>
          <w:trHeight w:val="365"/>
        </w:trPr>
        <w:tc>
          <w:tcPr>
            <w:tcW w:w="1134" w:type="dxa"/>
            <w:shd w:val="clear" w:color="auto" w:fill="auto"/>
            <w:vAlign w:val="center"/>
          </w:tcPr>
          <w:p w14:paraId="6F2B3C1E" w14:textId="6CF06662" w:rsidR="00CA2A62" w:rsidRPr="0087021F" w:rsidRDefault="0099102E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>TIPO DOC.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68AE4E2C" w14:textId="77777777" w:rsidR="00CA2A62" w:rsidRPr="0087021F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>NÚMERO DOCUMENTO</w:t>
            </w: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1F9D0D2" w14:textId="77777777" w:rsidR="00CA2A62" w:rsidRPr="0087021F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>LUGAR EXPEDICIÓN</w:t>
            </w:r>
          </w:p>
        </w:tc>
      </w:tr>
      <w:tr w:rsidR="00CA2A62" w:rsidRPr="0087021F" w14:paraId="3323408D" w14:textId="77777777" w:rsidTr="00D11F5A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E7DB6D" w14:textId="2EE35258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26D9AA0F" w14:textId="77777777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75DC38A" w14:textId="77777777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</w:tr>
      <w:tr w:rsidR="00CA2A62" w:rsidRPr="0087021F" w14:paraId="22EF6141" w14:textId="77777777" w:rsidTr="00005396">
        <w:tc>
          <w:tcPr>
            <w:tcW w:w="5001" w:type="dxa"/>
            <w:gridSpan w:val="4"/>
            <w:shd w:val="clear" w:color="auto" w:fill="F2F2F2"/>
          </w:tcPr>
          <w:p w14:paraId="6A703CA2" w14:textId="77777777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>FECHA DE APLICACIÓN:</w:t>
            </w:r>
          </w:p>
        </w:tc>
        <w:tc>
          <w:tcPr>
            <w:tcW w:w="1197" w:type="dxa"/>
            <w:shd w:val="clear" w:color="auto" w:fill="FFFFFF"/>
          </w:tcPr>
          <w:p w14:paraId="6ED303C4" w14:textId="6D8848B7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 xml:space="preserve">DÍA:  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0446C24" w14:textId="66DDFEE3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 xml:space="preserve">MES:  </w:t>
            </w:r>
          </w:p>
        </w:tc>
        <w:tc>
          <w:tcPr>
            <w:tcW w:w="2257" w:type="dxa"/>
            <w:shd w:val="clear" w:color="auto" w:fill="FFFFFF"/>
          </w:tcPr>
          <w:p w14:paraId="4BF57752" w14:textId="692E31B5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 xml:space="preserve">AÑO:  </w:t>
            </w:r>
          </w:p>
        </w:tc>
      </w:tr>
      <w:tr w:rsidR="00CA2A62" w:rsidRPr="0087021F" w14:paraId="04E9D3D8" w14:textId="77777777" w:rsidTr="00CA2A62">
        <w:tc>
          <w:tcPr>
            <w:tcW w:w="2126" w:type="dxa"/>
            <w:gridSpan w:val="2"/>
            <w:shd w:val="clear" w:color="auto" w:fill="F2F2F2"/>
          </w:tcPr>
          <w:p w14:paraId="5472B3A2" w14:textId="77777777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>LUGAR DE EVALUACIÓN:</w:t>
            </w:r>
          </w:p>
        </w:tc>
        <w:tc>
          <w:tcPr>
            <w:tcW w:w="8030" w:type="dxa"/>
            <w:gridSpan w:val="6"/>
            <w:shd w:val="clear" w:color="auto" w:fill="FFFFFF"/>
          </w:tcPr>
          <w:p w14:paraId="4F623075" w14:textId="31E54FC9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CA2A62" w:rsidRPr="0087021F" w14:paraId="5AF91581" w14:textId="77777777" w:rsidTr="00CA2A62">
        <w:trPr>
          <w:trHeight w:val="251"/>
        </w:trPr>
        <w:tc>
          <w:tcPr>
            <w:tcW w:w="2126" w:type="dxa"/>
            <w:gridSpan w:val="2"/>
            <w:shd w:val="clear" w:color="auto" w:fill="F2F2F2"/>
            <w:vAlign w:val="center"/>
          </w:tcPr>
          <w:p w14:paraId="26E71615" w14:textId="4CEA5794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87021F">
              <w:rPr>
                <w:rFonts w:ascii="Arial" w:hAnsi="Arial" w:cs="Arial"/>
                <w:b/>
                <w:lang w:val="es-CO"/>
              </w:rPr>
              <w:t xml:space="preserve">NOMBRE </w:t>
            </w:r>
            <w:r w:rsidR="00941CF6" w:rsidRPr="0087021F">
              <w:rPr>
                <w:rFonts w:ascii="Arial" w:hAnsi="Arial" w:cs="Arial"/>
                <w:b/>
                <w:lang w:val="es-CO"/>
              </w:rPr>
              <w:t>INSTRUCTOR</w:t>
            </w:r>
            <w:r w:rsidRPr="0087021F">
              <w:rPr>
                <w:rFonts w:ascii="Arial" w:hAnsi="Arial" w:cs="Arial"/>
                <w:b/>
                <w:lang w:val="es-CO"/>
              </w:rPr>
              <w:t>:</w:t>
            </w:r>
          </w:p>
        </w:tc>
        <w:tc>
          <w:tcPr>
            <w:tcW w:w="8030" w:type="dxa"/>
            <w:gridSpan w:val="6"/>
            <w:shd w:val="clear" w:color="auto" w:fill="auto"/>
            <w:vAlign w:val="center"/>
          </w:tcPr>
          <w:p w14:paraId="0A46D8D5" w14:textId="4532A544" w:rsidR="00CA2A62" w:rsidRPr="0087021F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20BAE38F" w14:textId="77777777" w:rsidR="00CA2A62" w:rsidRPr="0087021F" w:rsidRDefault="00CA2A62" w:rsidP="00D11F5A">
      <w:pPr>
        <w:spacing w:after="60" w:line="240" w:lineRule="auto"/>
        <w:rPr>
          <w:rFonts w:ascii="Arial" w:hAnsi="Arial" w:cs="Arial"/>
          <w:b/>
          <w:vertAlign w:val="subscript"/>
          <w:lang w:val="es-CO"/>
        </w:rPr>
      </w:pPr>
    </w:p>
    <w:p w14:paraId="3CB8BBCB" w14:textId="1AF662D0" w:rsidR="00BD2900" w:rsidRPr="0087021F" w:rsidRDefault="000A0009" w:rsidP="00D11F5A">
      <w:pPr>
        <w:spacing w:after="120" w:line="240" w:lineRule="auto"/>
        <w:rPr>
          <w:rFonts w:ascii="Arial" w:hAnsi="Arial" w:cs="Arial"/>
          <w:b/>
          <w:lang w:val="es-CO"/>
        </w:rPr>
      </w:pPr>
      <w:r w:rsidRPr="0087021F">
        <w:rPr>
          <w:rFonts w:ascii="Arial" w:hAnsi="Arial" w:cs="Arial"/>
          <w:b/>
          <w:lang w:val="es-CO"/>
        </w:rPr>
        <w:t xml:space="preserve">                                                                                     </w:t>
      </w:r>
      <w:bookmarkStart w:id="0" w:name="Casilla7"/>
      <w:r w:rsidR="0032669D" w:rsidRPr="0087021F">
        <w:rPr>
          <w:rFonts w:ascii="Arial" w:hAnsi="Arial" w:cs="Arial"/>
          <w:b/>
          <w:lang w:val="es-CO"/>
        </w:rPr>
        <w:t xml:space="preserve">       </w:t>
      </w:r>
      <w:bookmarkEnd w:id="0"/>
      <w:r w:rsidR="00CA2A62" w:rsidRPr="0087021F">
        <w:rPr>
          <w:rFonts w:ascii="Arial" w:hAnsi="Arial" w:cs="Arial"/>
          <w:b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2A62" w:rsidRPr="0087021F">
        <w:rPr>
          <w:rFonts w:ascii="Arial" w:hAnsi="Arial" w:cs="Arial"/>
          <w:b/>
          <w:lang w:val="es-CO"/>
        </w:rPr>
        <w:instrText xml:space="preserve"> FORMCHECKBOX </w:instrText>
      </w:r>
      <w:r w:rsidR="006349B0" w:rsidRPr="0087021F">
        <w:rPr>
          <w:rFonts w:ascii="Arial" w:hAnsi="Arial" w:cs="Arial"/>
          <w:b/>
          <w:lang w:val="es-CO"/>
        </w:rPr>
      </w:r>
      <w:r w:rsidR="006349B0" w:rsidRPr="0087021F">
        <w:rPr>
          <w:rFonts w:ascii="Arial" w:hAnsi="Arial" w:cs="Arial"/>
          <w:b/>
          <w:lang w:val="es-CO"/>
        </w:rPr>
        <w:fldChar w:fldCharType="separate"/>
      </w:r>
      <w:r w:rsidR="00CA2A62" w:rsidRPr="0087021F">
        <w:rPr>
          <w:rFonts w:ascii="Arial" w:hAnsi="Arial" w:cs="Arial"/>
          <w:b/>
          <w:lang w:val="es-CO"/>
        </w:rPr>
        <w:fldChar w:fldCharType="end"/>
      </w:r>
      <w:r w:rsidRPr="0087021F">
        <w:rPr>
          <w:rFonts w:ascii="Arial" w:hAnsi="Arial" w:cs="Arial"/>
          <w:b/>
          <w:lang w:val="es-CO"/>
        </w:rPr>
        <w:t xml:space="preserve">                               </w:t>
      </w:r>
      <w:r w:rsidR="00CA2A62" w:rsidRPr="0087021F">
        <w:rPr>
          <w:rFonts w:ascii="Arial" w:hAnsi="Arial" w:cs="Arial"/>
          <w:b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8"/>
      <w:r w:rsidR="00CA2A62" w:rsidRPr="0087021F">
        <w:rPr>
          <w:rFonts w:ascii="Arial" w:hAnsi="Arial" w:cs="Arial"/>
          <w:b/>
          <w:lang w:val="es-CO"/>
        </w:rPr>
        <w:instrText xml:space="preserve"> FORMCHECKBOX </w:instrText>
      </w:r>
      <w:r w:rsidR="006349B0" w:rsidRPr="0087021F">
        <w:rPr>
          <w:rFonts w:ascii="Arial" w:hAnsi="Arial" w:cs="Arial"/>
          <w:b/>
          <w:lang w:val="es-CO"/>
        </w:rPr>
      </w:r>
      <w:r w:rsidR="006349B0" w:rsidRPr="0087021F">
        <w:rPr>
          <w:rFonts w:ascii="Arial" w:hAnsi="Arial" w:cs="Arial"/>
          <w:b/>
          <w:lang w:val="es-CO"/>
        </w:rPr>
        <w:fldChar w:fldCharType="separate"/>
      </w:r>
      <w:r w:rsidR="00CA2A62" w:rsidRPr="0087021F">
        <w:rPr>
          <w:rFonts w:ascii="Arial" w:hAnsi="Arial" w:cs="Arial"/>
          <w:b/>
          <w:lang w:val="es-CO"/>
        </w:rPr>
        <w:fldChar w:fldCharType="end"/>
      </w:r>
      <w:bookmarkEnd w:id="1"/>
      <w:r w:rsidRPr="0087021F">
        <w:rPr>
          <w:rFonts w:ascii="Arial" w:hAnsi="Arial" w:cs="Arial"/>
          <w:b/>
          <w:lang w:val="es-CO"/>
        </w:rPr>
        <w:br/>
      </w:r>
      <w:r w:rsidR="0018328E" w:rsidRPr="0087021F">
        <w:rPr>
          <w:rFonts w:ascii="Arial" w:hAnsi="Arial" w:cs="Arial"/>
          <w:b/>
          <w:lang w:val="es-CO"/>
        </w:rPr>
        <w:t xml:space="preserve">      </w:t>
      </w:r>
      <w:r w:rsidR="00A14021" w:rsidRPr="0087021F">
        <w:rPr>
          <w:rFonts w:ascii="Arial" w:hAnsi="Arial" w:cs="Arial"/>
          <w:b/>
          <w:lang w:val="es-CO"/>
        </w:rPr>
        <w:t>LISTA DE CHEQUEO PARA</w:t>
      </w:r>
      <w:r w:rsidR="00617078" w:rsidRPr="0087021F">
        <w:rPr>
          <w:rFonts w:ascii="Arial" w:hAnsi="Arial" w:cs="Arial"/>
          <w:b/>
          <w:lang w:val="es-CO"/>
        </w:rPr>
        <w:t xml:space="preserve"> EVALUAR</w:t>
      </w:r>
      <w:r w:rsidR="00A14021" w:rsidRPr="0087021F">
        <w:rPr>
          <w:rFonts w:ascii="Arial" w:hAnsi="Arial" w:cs="Arial"/>
          <w:b/>
          <w:lang w:val="es-CO"/>
        </w:rPr>
        <w:t>:</w:t>
      </w:r>
      <w:r w:rsidR="0098201E" w:rsidRPr="0087021F">
        <w:rPr>
          <w:rFonts w:ascii="Arial" w:hAnsi="Arial" w:cs="Arial"/>
          <w:b/>
          <w:lang w:val="es-CO"/>
        </w:rPr>
        <w:t xml:space="preserve">   </w:t>
      </w:r>
      <w:r w:rsidR="00301848" w:rsidRPr="0087021F">
        <w:rPr>
          <w:rFonts w:ascii="Arial" w:hAnsi="Arial" w:cs="Arial"/>
          <w:b/>
          <w:lang w:val="es-CO"/>
        </w:rPr>
        <w:t xml:space="preserve">       </w:t>
      </w:r>
      <w:r w:rsidR="0098201E" w:rsidRPr="0087021F">
        <w:rPr>
          <w:rFonts w:ascii="Arial" w:hAnsi="Arial" w:cs="Arial"/>
          <w:b/>
          <w:lang w:val="es-CO"/>
        </w:rPr>
        <w:t xml:space="preserve"> D</w:t>
      </w:r>
      <w:r w:rsidR="007E7FE4" w:rsidRPr="0087021F">
        <w:rPr>
          <w:rFonts w:ascii="Arial" w:hAnsi="Arial" w:cs="Arial"/>
          <w:b/>
          <w:lang w:val="es-CO"/>
        </w:rPr>
        <w:t>ESEMPEÑO</w:t>
      </w:r>
      <w:r w:rsidR="0098201E" w:rsidRPr="0087021F">
        <w:rPr>
          <w:rFonts w:ascii="Arial" w:hAnsi="Arial" w:cs="Arial"/>
          <w:b/>
          <w:lang w:val="es-CO"/>
        </w:rPr>
        <w:t xml:space="preserve">            </w:t>
      </w:r>
      <w:r w:rsidR="00B36E93" w:rsidRPr="0087021F">
        <w:rPr>
          <w:rFonts w:ascii="Arial" w:hAnsi="Arial" w:cs="Arial"/>
          <w:b/>
          <w:lang w:val="es-CO"/>
        </w:rPr>
        <w:t xml:space="preserve">  </w:t>
      </w:r>
      <w:r w:rsidR="0098201E" w:rsidRPr="0087021F">
        <w:rPr>
          <w:rFonts w:ascii="Arial" w:hAnsi="Arial" w:cs="Arial"/>
          <w:b/>
          <w:lang w:val="es-CO"/>
        </w:rPr>
        <w:t>P</w:t>
      </w:r>
      <w:r w:rsidR="007E7FE4" w:rsidRPr="0087021F">
        <w:rPr>
          <w:rFonts w:ascii="Arial" w:hAnsi="Arial" w:cs="Arial"/>
          <w:b/>
          <w:lang w:val="es-CO"/>
        </w:rPr>
        <w:t>RODUCTO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6089"/>
        <w:gridCol w:w="1154"/>
        <w:gridCol w:w="980"/>
        <w:gridCol w:w="2072"/>
      </w:tblGrid>
      <w:tr w:rsidR="008B5078" w:rsidRPr="0087021F" w14:paraId="67D279C1" w14:textId="77777777" w:rsidTr="008B5078">
        <w:trPr>
          <w:trHeight w:val="330"/>
        </w:trPr>
        <w:tc>
          <w:tcPr>
            <w:tcW w:w="385" w:type="dxa"/>
            <w:vMerge w:val="restart"/>
            <w:shd w:val="clear" w:color="F2F2F2" w:fill="F2F2F2"/>
            <w:vAlign w:val="center"/>
            <w:hideMark/>
          </w:tcPr>
          <w:p w14:paraId="1609223B" w14:textId="77777777" w:rsidR="00DC3D19" w:rsidRPr="0087021F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proofErr w:type="spellStart"/>
            <w:r w:rsidRPr="0087021F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Nº</w:t>
            </w:r>
            <w:proofErr w:type="spellEnd"/>
          </w:p>
        </w:tc>
        <w:tc>
          <w:tcPr>
            <w:tcW w:w="6089" w:type="dxa"/>
            <w:shd w:val="clear" w:color="F2F2F2" w:fill="F2F2F2"/>
            <w:vAlign w:val="center"/>
            <w:hideMark/>
          </w:tcPr>
          <w:p w14:paraId="7772EFD9" w14:textId="77777777" w:rsidR="00DC3D19" w:rsidRPr="0087021F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MOMENTOS DE OBSERVACIÓN EXIGIDOS EN LA PRUEBA</w:t>
            </w:r>
          </w:p>
        </w:tc>
        <w:tc>
          <w:tcPr>
            <w:tcW w:w="2134" w:type="dxa"/>
            <w:gridSpan w:val="2"/>
            <w:shd w:val="clear" w:color="F2F2F2" w:fill="F2F2F2"/>
            <w:vAlign w:val="center"/>
            <w:hideMark/>
          </w:tcPr>
          <w:p w14:paraId="0F683D70" w14:textId="77777777" w:rsidR="00DC3D19" w:rsidRPr="0087021F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1°</w:t>
            </w:r>
          </w:p>
        </w:tc>
        <w:tc>
          <w:tcPr>
            <w:tcW w:w="2072" w:type="dxa"/>
            <w:vMerge w:val="restart"/>
            <w:shd w:val="clear" w:color="F2F2F2" w:fill="F2F2F2"/>
            <w:vAlign w:val="center"/>
            <w:hideMark/>
          </w:tcPr>
          <w:p w14:paraId="2D09B0DB" w14:textId="77777777" w:rsidR="00DC3D19" w:rsidRPr="0087021F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OBSERVACIONES</w:t>
            </w:r>
          </w:p>
        </w:tc>
      </w:tr>
      <w:tr w:rsidR="008B5078" w:rsidRPr="0087021F" w14:paraId="2F6D6198" w14:textId="77777777" w:rsidTr="008B5078">
        <w:trPr>
          <w:trHeight w:val="330"/>
        </w:trPr>
        <w:tc>
          <w:tcPr>
            <w:tcW w:w="385" w:type="dxa"/>
            <w:vMerge/>
            <w:vAlign w:val="center"/>
            <w:hideMark/>
          </w:tcPr>
          <w:p w14:paraId="1095C3CC" w14:textId="77777777" w:rsidR="00DC3D19" w:rsidRPr="0087021F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089" w:type="dxa"/>
            <w:vMerge w:val="restart"/>
            <w:shd w:val="clear" w:color="F2F2F2" w:fill="F2F2F2"/>
            <w:vAlign w:val="center"/>
            <w:hideMark/>
          </w:tcPr>
          <w:p w14:paraId="5C85250D" w14:textId="77777777" w:rsidR="00DC3D19" w:rsidRPr="0087021F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INDICADORES</w:t>
            </w:r>
          </w:p>
        </w:tc>
        <w:tc>
          <w:tcPr>
            <w:tcW w:w="2134" w:type="dxa"/>
            <w:gridSpan w:val="2"/>
            <w:shd w:val="clear" w:color="F2F2F2" w:fill="F2F2F2"/>
            <w:vAlign w:val="center"/>
            <w:hideMark/>
          </w:tcPr>
          <w:p w14:paraId="7AEB498C" w14:textId="77777777" w:rsidR="00DC3D19" w:rsidRPr="0087021F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CALIFICACIÓN</w:t>
            </w:r>
          </w:p>
        </w:tc>
        <w:tc>
          <w:tcPr>
            <w:tcW w:w="2072" w:type="dxa"/>
            <w:vMerge/>
            <w:vAlign w:val="center"/>
            <w:hideMark/>
          </w:tcPr>
          <w:p w14:paraId="2F717A4B" w14:textId="77777777" w:rsidR="00DC3D19" w:rsidRPr="0087021F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8B5078" w:rsidRPr="0087021F" w14:paraId="3F371BF3" w14:textId="77777777" w:rsidTr="008B5078">
        <w:trPr>
          <w:trHeight w:val="510"/>
        </w:trPr>
        <w:tc>
          <w:tcPr>
            <w:tcW w:w="38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45CF9A" w14:textId="77777777" w:rsidR="00DC3D19" w:rsidRPr="0087021F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08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39F015" w14:textId="77777777" w:rsidR="00DC3D19" w:rsidRPr="0087021F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18BC24C2" w14:textId="01562F82" w:rsidR="00DC3D19" w:rsidRPr="0087021F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SI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04DAD2C3" w14:textId="29AFDF6D" w:rsidR="00DC3D19" w:rsidRPr="0087021F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NO</w:t>
            </w:r>
          </w:p>
        </w:tc>
        <w:tc>
          <w:tcPr>
            <w:tcW w:w="207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9D443BA" w14:textId="77777777" w:rsidR="00DC3D19" w:rsidRPr="0087021F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87021F" w14:paraId="0585D4E1" w14:textId="77777777" w:rsidTr="008B5078">
        <w:trPr>
          <w:trHeight w:val="33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403809E7" w14:textId="722A6003" w:rsidR="00DC3D19" w:rsidRPr="0087021F" w:rsidRDefault="00CE128B" w:rsidP="00B4495F">
            <w:pPr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b/>
                <w:bCs/>
                <w:color w:val="000000"/>
              </w:rPr>
              <w:t>Taller #5 Establecer directivas de grupo (GPO)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0E0A77A" w14:textId="0E2E1FE0" w:rsidR="00DC3D19" w:rsidRPr="0087021F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8B5078" w:rsidRPr="0087021F" w14:paraId="343BB129" w14:textId="77777777" w:rsidTr="008B5078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44823E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089" w:type="dxa"/>
            <w:tcBorders>
              <w:top w:val="single" w:sz="4" w:space="0" w:color="auto"/>
            </w:tcBorders>
            <w:shd w:val="clear" w:color="auto" w:fill="auto"/>
          </w:tcPr>
          <w:p w14:paraId="314581CE" w14:textId="18A43668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hAnsi="Arial" w:cs="Arial"/>
                <w:color w:val="000000"/>
              </w:rPr>
              <w:t>Se evidencia el trabajo en equipo para el desarrollo de la actividad.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918A49" w14:textId="1A8998CA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72F32E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E7EB53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8B5078" w:rsidRPr="0087021F" w14:paraId="61595A4A" w14:textId="77777777" w:rsidTr="008B5078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71083BD9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089" w:type="dxa"/>
            <w:shd w:val="clear" w:color="auto" w:fill="auto"/>
          </w:tcPr>
          <w:p w14:paraId="63ECD862" w14:textId="6A3F386B" w:rsidR="002B1EBB" w:rsidRPr="0087021F" w:rsidRDefault="008B5078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Se evidencia el uso de las plataformas virtuales sugeridas para la consulta sobre la temática planteada 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0361ED1" w14:textId="2BB72AA4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748EB08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36D40BD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8B5078" w:rsidRPr="0087021F" w14:paraId="5F843B36" w14:textId="77777777" w:rsidTr="008B5078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3BE9BB99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10CEB9F2" w14:textId="3364E4FD" w:rsidR="002B1EBB" w:rsidRPr="0087021F" w:rsidRDefault="008B5078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En e</w:t>
            </w: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l cuadro resumen </w:t>
            </w: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se evidencia la lista de políticas con la correspondiente descripción del proceso para su configuración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65C038D3" w14:textId="2CEBA454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A50F489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2EC1E53E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8B5078" w:rsidRPr="0087021F" w14:paraId="2F21F86C" w14:textId="77777777" w:rsidTr="008B5078">
        <w:trPr>
          <w:trHeight w:val="329"/>
        </w:trPr>
        <w:tc>
          <w:tcPr>
            <w:tcW w:w="385" w:type="dxa"/>
            <w:shd w:val="clear" w:color="auto" w:fill="auto"/>
            <w:vAlign w:val="center"/>
            <w:hideMark/>
          </w:tcPr>
          <w:p w14:paraId="6EE06F97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6089" w:type="dxa"/>
            <w:shd w:val="clear" w:color="auto" w:fill="auto"/>
          </w:tcPr>
          <w:p w14:paraId="3325E00E" w14:textId="603C591F" w:rsidR="002B1EBB" w:rsidRPr="0087021F" w:rsidRDefault="008B5078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El documento cuenta con la Bibliografía/Webgrafía de los sitios o documentación consultada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F1137A7" w14:textId="670C00AE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6290CED8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685C11C1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8B5078" w:rsidRPr="0087021F" w14:paraId="328AAD59" w14:textId="77777777" w:rsidTr="008B5078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4B044D94" w14:textId="30FF5C15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6089" w:type="dxa"/>
            <w:shd w:val="clear" w:color="auto" w:fill="auto"/>
          </w:tcPr>
          <w:p w14:paraId="7F211522" w14:textId="45747390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334A88C" w14:textId="52830F11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632CB9E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2072" w:type="dxa"/>
            <w:shd w:val="clear" w:color="auto" w:fill="auto"/>
            <w:vAlign w:val="center"/>
          </w:tcPr>
          <w:p w14:paraId="65BA2E2F" w14:textId="7777777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42096B1E" w14:textId="58B0FF59" w:rsidR="00D11F5A" w:rsidRPr="0087021F" w:rsidRDefault="00D11F5A" w:rsidP="00D11F5A">
      <w:pPr>
        <w:spacing w:before="200" w:after="120" w:line="240" w:lineRule="auto"/>
        <w:rPr>
          <w:rFonts w:ascii="Arial" w:hAnsi="Arial" w:cs="Arial"/>
          <w:b/>
          <w:bCs/>
          <w:lang w:val="es-CO"/>
        </w:rPr>
      </w:pPr>
      <w:r w:rsidRPr="0087021F">
        <w:rPr>
          <w:rFonts w:ascii="Arial" w:hAnsi="Arial" w:cs="Arial"/>
          <w:b/>
          <w:bCs/>
          <w:color w:val="FFFFFF" w:themeColor="background1"/>
          <w:lang w:val="es-CO"/>
        </w:rPr>
        <w:t>PUNTAJE TOTAL OBTENIDO: ________________</w:t>
      </w:r>
      <w:r w:rsidRPr="0087021F">
        <w:rPr>
          <w:rFonts w:ascii="Arial" w:hAnsi="Arial" w:cs="Arial"/>
          <w:b/>
          <w:bCs/>
          <w:lang w:val="es-CO"/>
        </w:rPr>
        <w:tab/>
      </w:r>
      <w:r w:rsidRPr="0087021F">
        <w:rPr>
          <w:rFonts w:ascii="Arial" w:hAnsi="Arial" w:cs="Arial"/>
          <w:b/>
          <w:bCs/>
          <w:lang w:val="es-CO"/>
        </w:rPr>
        <w:tab/>
        <w:t>APROBÓ:  SI (    )     NO (    )           PRESENTA PDM :  SI (    )     NO (    )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6315"/>
        <w:gridCol w:w="1168"/>
        <w:gridCol w:w="991"/>
        <w:gridCol w:w="1821"/>
      </w:tblGrid>
      <w:tr w:rsidR="00DC3D19" w:rsidRPr="0087021F" w14:paraId="51E50D3A" w14:textId="77777777" w:rsidTr="003044B8">
        <w:trPr>
          <w:trHeight w:val="330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5609ABBB" w14:textId="6B8BB5E9" w:rsidR="00DC3D19" w:rsidRPr="0087021F" w:rsidRDefault="003A5E4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  <w:t>NOMBRE PRODUCTO 2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C0E0BBC" w14:textId="793FD4CB" w:rsidR="00DC3D19" w:rsidRPr="0087021F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2B1EBB" w:rsidRPr="0087021F" w14:paraId="3B4D097F" w14:textId="77777777" w:rsidTr="003044B8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9536B" w14:textId="160A91F7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2188C" w14:textId="627872FC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En el video se evidencia el manejo de la temática objeto del video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4832F" w14:textId="000910FD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711F" w14:textId="420E8B2A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5A44D" w14:textId="146D597B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2B1EBB" w:rsidRPr="0087021F" w14:paraId="75E16002" w14:textId="77777777" w:rsidTr="003044B8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157219B7" w14:textId="2E8E7943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55514D62" w14:textId="4D90399F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En el video se evidencia la ejecución de los </w:t>
            </w:r>
            <w:r w:rsidR="008B5078">
              <w:rPr>
                <w:rFonts w:ascii="Arial" w:eastAsia="Times New Roman" w:hAnsi="Arial" w:cs="Arial"/>
                <w:color w:val="000000"/>
                <w:lang w:val="es-CO" w:eastAsia="es-CO"/>
              </w:rPr>
              <w:t>proceso</w:t>
            </w: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s para la configuración </w:t>
            </w: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de las políticas consultadas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B128284" w14:textId="76DD6A29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025DA99" w14:textId="0DC829FC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73FCE7D" w14:textId="1B75B5B2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2B1EBB" w:rsidRPr="0087021F" w14:paraId="1953CC05" w14:textId="77777777" w:rsidTr="003044B8">
        <w:trPr>
          <w:trHeight w:val="329"/>
        </w:trPr>
        <w:tc>
          <w:tcPr>
            <w:tcW w:w="385" w:type="dxa"/>
            <w:shd w:val="clear" w:color="auto" w:fill="auto"/>
            <w:vAlign w:val="center"/>
          </w:tcPr>
          <w:p w14:paraId="622D29B5" w14:textId="2ACED296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79A5DDB1" w14:textId="3464CC12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Las </w:t>
            </w:r>
            <w:r w:rsidR="0087021F"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>políticas son</w:t>
            </w:r>
            <w:r w:rsidRPr="0087021F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aplicadas y verificado su funcionamiento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B36C071" w14:textId="273EA633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E8193AE" w14:textId="52284261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3C0B51F4" w14:textId="44F3A5B1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2B1EBB" w:rsidRPr="0087021F" w14:paraId="2B972BA0" w14:textId="77777777" w:rsidTr="003044B8">
        <w:trPr>
          <w:trHeight w:val="329"/>
        </w:trPr>
        <w:tc>
          <w:tcPr>
            <w:tcW w:w="385" w:type="dxa"/>
            <w:shd w:val="clear" w:color="auto" w:fill="auto"/>
            <w:vAlign w:val="center"/>
          </w:tcPr>
          <w:p w14:paraId="3EC68F25" w14:textId="42F5E343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6315" w:type="dxa"/>
            <w:shd w:val="clear" w:color="auto" w:fill="auto"/>
            <w:vAlign w:val="center"/>
          </w:tcPr>
          <w:p w14:paraId="626E422D" w14:textId="2EE804BD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AED99FB" w14:textId="297ACB05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838FFA9" w14:textId="1C0EE6B6" w:rsidR="002B1EBB" w:rsidRPr="0087021F" w:rsidRDefault="002B1EBB" w:rsidP="002B1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DB4C931" w14:textId="689E4D78" w:rsidR="002B1EBB" w:rsidRPr="0087021F" w:rsidRDefault="002B1EBB" w:rsidP="002B1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4125BA51" w14:textId="77777777" w:rsidR="00D94560" w:rsidRPr="0087021F" w:rsidRDefault="00D94560" w:rsidP="0018328E">
      <w:pPr>
        <w:spacing w:line="240" w:lineRule="auto"/>
        <w:rPr>
          <w:rFonts w:ascii="Arial" w:hAnsi="Arial" w:cs="Arial"/>
          <w:b/>
          <w:color w:val="FFFFFF" w:themeColor="background1"/>
          <w:lang w:val="es-CO"/>
        </w:rPr>
      </w:pPr>
    </w:p>
    <w:p w14:paraId="5F69873F" w14:textId="3DEDFD2A" w:rsidR="007A27F4" w:rsidRPr="0087021F" w:rsidRDefault="00307E75" w:rsidP="00237A89">
      <w:pPr>
        <w:spacing w:line="240" w:lineRule="auto"/>
        <w:rPr>
          <w:rFonts w:ascii="Arial" w:hAnsi="Arial" w:cs="Arial"/>
          <w:b/>
          <w:bCs/>
          <w:lang w:val="es-CO"/>
        </w:rPr>
      </w:pPr>
      <w:r w:rsidRPr="0087021F">
        <w:rPr>
          <w:rFonts w:ascii="Arial" w:hAnsi="Arial" w:cs="Arial"/>
          <w:b/>
          <w:bCs/>
          <w:color w:val="FFFFFF" w:themeColor="background1"/>
          <w:lang w:val="es-CO"/>
        </w:rPr>
        <w:t>PUNTA</w:t>
      </w:r>
      <w:r w:rsidR="00D11F5A" w:rsidRPr="0087021F">
        <w:rPr>
          <w:rFonts w:ascii="Arial" w:hAnsi="Arial" w:cs="Arial"/>
          <w:b/>
          <w:bCs/>
          <w:lang w:val="es-CO"/>
        </w:rPr>
        <w:t>APROBÓ:  SI (    )     NO (    )           PRESENTA PDM :  SI (    )     NO (    )</w:t>
      </w:r>
      <w:r w:rsidR="008B5078">
        <w:rPr>
          <w:rFonts w:ascii="Arial" w:hAnsi="Arial" w:cs="Arial"/>
          <w:b/>
          <w:bCs/>
          <w:lang w:val="es-CO"/>
        </w:rPr>
        <w:t xml:space="preserve">       </w:t>
      </w:r>
    </w:p>
    <w:p w14:paraId="74C995C3" w14:textId="6A49ECC4" w:rsidR="00441777" w:rsidRPr="0087021F" w:rsidRDefault="00E7771C">
      <w:pPr>
        <w:spacing w:line="240" w:lineRule="auto"/>
        <w:rPr>
          <w:rFonts w:ascii="Arial" w:hAnsi="Arial" w:cs="Arial"/>
          <w:b/>
          <w:lang w:val="es-CO"/>
        </w:rPr>
      </w:pPr>
      <w:r w:rsidRPr="0087021F">
        <w:rPr>
          <w:rFonts w:ascii="Arial" w:hAnsi="Arial" w:cs="Arial"/>
          <w:lang w:val="es-CO"/>
        </w:rPr>
        <w:lastRenderedPageBreak/>
        <w:t xml:space="preserve">   </w:t>
      </w:r>
      <w:r w:rsidR="00974A7B" w:rsidRPr="0087021F">
        <w:rPr>
          <w:rFonts w:ascii="Arial" w:hAnsi="Arial" w:cs="Arial"/>
          <w:lang w:val="es-CO"/>
        </w:rPr>
        <w:t>______________</w:t>
      </w:r>
      <w:r w:rsidR="00ED726A" w:rsidRPr="0087021F">
        <w:rPr>
          <w:rFonts w:ascii="Arial" w:hAnsi="Arial" w:cs="Arial"/>
          <w:lang w:val="es-CO"/>
        </w:rPr>
        <w:t>_____</w:t>
      </w:r>
      <w:r w:rsidR="00974A7B" w:rsidRPr="0087021F">
        <w:rPr>
          <w:rFonts w:ascii="Arial" w:hAnsi="Arial" w:cs="Arial"/>
          <w:lang w:val="es-CO"/>
        </w:rPr>
        <w:t>_________</w:t>
      </w:r>
      <w:r w:rsidR="00ED726A" w:rsidRPr="0087021F">
        <w:rPr>
          <w:rFonts w:ascii="Arial" w:hAnsi="Arial" w:cs="Arial"/>
          <w:lang w:val="es-CO"/>
        </w:rPr>
        <w:t xml:space="preserve">                      </w:t>
      </w:r>
      <w:r w:rsidR="00ED726A" w:rsidRPr="0087021F">
        <w:rPr>
          <w:rFonts w:ascii="Arial" w:hAnsi="Arial" w:cs="Arial"/>
          <w:lang w:val="es-CO"/>
        </w:rPr>
        <w:tab/>
      </w:r>
      <w:r w:rsidRPr="0087021F">
        <w:rPr>
          <w:rFonts w:ascii="Arial" w:hAnsi="Arial" w:cs="Arial"/>
          <w:lang w:val="es-CO"/>
        </w:rPr>
        <w:t xml:space="preserve">           </w:t>
      </w:r>
      <w:r w:rsidR="00ED726A" w:rsidRPr="0087021F">
        <w:rPr>
          <w:rFonts w:ascii="Arial" w:hAnsi="Arial" w:cs="Arial"/>
          <w:lang w:val="es-CO"/>
        </w:rPr>
        <w:t>_________________________________</w:t>
      </w:r>
      <w:r w:rsidR="00A14CC8" w:rsidRPr="0087021F">
        <w:rPr>
          <w:rFonts w:ascii="Arial" w:hAnsi="Arial" w:cs="Arial"/>
          <w:lang w:val="es-CO"/>
        </w:rPr>
        <w:br/>
      </w:r>
      <w:r w:rsidR="005538E3" w:rsidRPr="0087021F">
        <w:rPr>
          <w:rFonts w:ascii="Arial" w:hAnsi="Arial" w:cs="Arial"/>
          <w:b/>
          <w:lang w:val="es-CO"/>
        </w:rPr>
        <w:t xml:space="preserve">       </w:t>
      </w:r>
      <w:r w:rsidR="009A602B" w:rsidRPr="0087021F">
        <w:rPr>
          <w:rFonts w:ascii="Arial" w:hAnsi="Arial" w:cs="Arial"/>
          <w:b/>
          <w:lang w:val="es-CO"/>
        </w:rPr>
        <w:t xml:space="preserve">     </w:t>
      </w:r>
      <w:r w:rsidR="005538E3" w:rsidRPr="0087021F">
        <w:rPr>
          <w:rFonts w:ascii="Arial" w:hAnsi="Arial" w:cs="Arial"/>
          <w:b/>
          <w:lang w:val="es-CO"/>
        </w:rPr>
        <w:t xml:space="preserve">  </w:t>
      </w:r>
      <w:r w:rsidR="00BD2900" w:rsidRPr="0087021F">
        <w:rPr>
          <w:rFonts w:ascii="Arial" w:hAnsi="Arial" w:cs="Arial"/>
          <w:b/>
          <w:lang w:val="es-CO"/>
        </w:rPr>
        <w:t xml:space="preserve">FIRMA DEL </w:t>
      </w:r>
      <w:r w:rsidR="00941CF6" w:rsidRPr="0087021F">
        <w:rPr>
          <w:rFonts w:ascii="Arial" w:hAnsi="Arial" w:cs="Arial"/>
          <w:b/>
          <w:lang w:val="es-CO"/>
        </w:rPr>
        <w:t>APRENDIZ</w:t>
      </w:r>
      <w:r w:rsidR="00ED726A" w:rsidRPr="0087021F">
        <w:rPr>
          <w:rFonts w:ascii="Arial" w:hAnsi="Arial" w:cs="Arial"/>
          <w:b/>
          <w:lang w:val="es-CO"/>
        </w:rPr>
        <w:tab/>
      </w:r>
      <w:r w:rsidR="00ED726A" w:rsidRPr="0087021F">
        <w:rPr>
          <w:rFonts w:ascii="Arial" w:hAnsi="Arial" w:cs="Arial"/>
          <w:b/>
          <w:lang w:val="es-CO"/>
        </w:rPr>
        <w:tab/>
      </w:r>
      <w:r w:rsidR="00420F78" w:rsidRPr="0087021F">
        <w:rPr>
          <w:rFonts w:ascii="Arial" w:hAnsi="Arial" w:cs="Arial"/>
          <w:b/>
          <w:lang w:val="es-CO"/>
        </w:rPr>
        <w:t xml:space="preserve">      </w:t>
      </w:r>
      <w:r w:rsidR="00396E54" w:rsidRPr="0087021F">
        <w:rPr>
          <w:rFonts w:ascii="Arial" w:hAnsi="Arial" w:cs="Arial"/>
          <w:b/>
          <w:lang w:val="es-CO"/>
        </w:rPr>
        <w:t xml:space="preserve"> </w:t>
      </w:r>
      <w:r w:rsidR="005538E3" w:rsidRPr="0087021F">
        <w:rPr>
          <w:rFonts w:ascii="Arial" w:hAnsi="Arial" w:cs="Arial"/>
          <w:b/>
          <w:lang w:val="es-CO"/>
        </w:rPr>
        <w:t xml:space="preserve">    </w:t>
      </w:r>
      <w:r w:rsidR="009A602B" w:rsidRPr="0087021F">
        <w:rPr>
          <w:rFonts w:ascii="Arial" w:hAnsi="Arial" w:cs="Arial"/>
          <w:b/>
          <w:lang w:val="es-CO"/>
        </w:rPr>
        <w:t xml:space="preserve">                    </w:t>
      </w:r>
      <w:r w:rsidR="00ED726A" w:rsidRPr="0087021F">
        <w:rPr>
          <w:rFonts w:ascii="Arial" w:hAnsi="Arial" w:cs="Arial"/>
          <w:b/>
          <w:lang w:val="es-CO"/>
        </w:rPr>
        <w:t xml:space="preserve">FIRMA DEL </w:t>
      </w:r>
      <w:r w:rsidR="00941CF6" w:rsidRPr="0087021F">
        <w:rPr>
          <w:rFonts w:ascii="Arial" w:hAnsi="Arial" w:cs="Arial"/>
          <w:b/>
          <w:lang w:val="es-CO"/>
        </w:rPr>
        <w:t>INSTRUCTOR</w:t>
      </w:r>
    </w:p>
    <w:sectPr w:rsidR="00441777" w:rsidRPr="0087021F" w:rsidSect="00D11F5A">
      <w:headerReference w:type="default" r:id="rId8"/>
      <w:footerReference w:type="default" r:id="rId9"/>
      <w:pgSz w:w="12242" w:h="15842" w:code="1"/>
      <w:pgMar w:top="1985" w:right="680" w:bottom="851" w:left="992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E4AA8" w14:textId="77777777" w:rsidR="006349B0" w:rsidRDefault="006349B0" w:rsidP="00000EA4">
      <w:pPr>
        <w:spacing w:after="0" w:line="240" w:lineRule="auto"/>
      </w:pPr>
      <w:r>
        <w:separator/>
      </w:r>
    </w:p>
  </w:endnote>
  <w:endnote w:type="continuationSeparator" w:id="0">
    <w:p w14:paraId="759AC4D4" w14:textId="77777777" w:rsidR="006349B0" w:rsidRDefault="006349B0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0372E" w14:textId="1D655D8B" w:rsidR="008A41F1" w:rsidRPr="008A41F1" w:rsidRDefault="008A41F1" w:rsidP="008A41F1">
    <w:pPr>
      <w:pStyle w:val="Piedepgina"/>
      <w:tabs>
        <w:tab w:val="clear" w:pos="8504"/>
        <w:tab w:val="right" w:pos="10348"/>
      </w:tabs>
      <w:rPr>
        <w:rFonts w:ascii="Arial Narrow" w:hAnsi="Arial Narrow" w:cs="Arial"/>
        <w:sz w:val="16"/>
        <w:szCs w:val="16"/>
      </w:rPr>
    </w:pPr>
    <w:r w:rsidRPr="008A41F1">
      <w:rPr>
        <w:rFonts w:ascii="Arial Narrow" w:hAnsi="Arial Narrow" w:cs="Arial"/>
        <w:sz w:val="16"/>
        <w:szCs w:val="16"/>
      </w:rPr>
      <w:t>PDM (Plan de Mejoramiento)</w:t>
    </w:r>
    <w:r>
      <w:rPr>
        <w:rFonts w:ascii="Arial Narrow" w:hAnsi="Arial Narrow" w:cs="Arial"/>
        <w:sz w:val="16"/>
        <w:szCs w:val="16"/>
      </w:rPr>
      <w:tab/>
    </w:r>
    <w:r>
      <w:rPr>
        <w:rFonts w:ascii="Arial Narrow" w:hAnsi="Arial Narrow" w:cs="Arial"/>
        <w:sz w:val="16"/>
        <w:szCs w:val="16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2B96B" w14:textId="77777777" w:rsidR="006349B0" w:rsidRDefault="006349B0" w:rsidP="00000EA4">
      <w:pPr>
        <w:spacing w:after="0" w:line="240" w:lineRule="auto"/>
      </w:pPr>
      <w:r>
        <w:separator/>
      </w:r>
    </w:p>
  </w:footnote>
  <w:footnote w:type="continuationSeparator" w:id="0">
    <w:p w14:paraId="6F001792" w14:textId="77777777" w:rsidR="006349B0" w:rsidRDefault="006349B0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01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27"/>
      <w:gridCol w:w="8646"/>
    </w:tblGrid>
    <w:tr w:rsidR="008951C5" w:rsidRPr="00CA2A62" w14:paraId="169AFDD8" w14:textId="77777777" w:rsidTr="00CD60FB">
      <w:trPr>
        <w:trHeight w:val="269"/>
      </w:trPr>
      <w:tc>
        <w:tcPr>
          <w:tcW w:w="987" w:type="pct"/>
          <w:vMerge w:val="restart"/>
          <w:shd w:val="clear" w:color="auto" w:fill="auto"/>
          <w:noWrap/>
          <w:vAlign w:val="bottom"/>
          <w:hideMark/>
        </w:tcPr>
        <w:p w14:paraId="75FF5F5B" w14:textId="77777777" w:rsidR="007D668B" w:rsidRPr="00CA2A62" w:rsidRDefault="00CA2A62" w:rsidP="007D668B">
          <w:pPr>
            <w:spacing w:after="0" w:line="240" w:lineRule="auto"/>
            <w:jc w:val="center"/>
            <w:rPr>
              <w:rFonts w:ascii="Arial Narrow" w:hAnsi="Arial Narrow" w:cs="Calibri"/>
              <w:sz w:val="20"/>
            </w:rPr>
          </w:pPr>
          <w:r w:rsidRPr="00CA2A62">
            <w:rPr>
              <w:rFonts w:ascii="Arial Narrow" w:hAnsi="Arial Narrow" w:cs="Arial"/>
              <w:b/>
              <w:noProof/>
              <w:sz w:val="28"/>
              <w:szCs w:val="24"/>
            </w:rPr>
            <w:drawing>
              <wp:anchor distT="0" distB="0" distL="114300" distR="114300" simplePos="0" relativeHeight="251660800" behindDoc="0" locked="0" layoutInCell="1" allowOverlap="1" wp14:anchorId="22AB693C" wp14:editId="24F0F2F9">
                <wp:simplePos x="0" y="0"/>
                <wp:positionH relativeFrom="column">
                  <wp:posOffset>258445</wp:posOffset>
                </wp:positionH>
                <wp:positionV relativeFrom="paragraph">
                  <wp:posOffset>-831850</wp:posOffset>
                </wp:positionV>
                <wp:extent cx="772795" cy="757555"/>
                <wp:effectExtent l="0" t="0" r="8255" b="444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045px-Sena_Colombia_logo.sv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795" cy="757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A2A62">
            <w:rPr>
              <w:rFonts w:ascii="Arial Narrow" w:hAnsi="Arial Narrow" w:cs="Calibri"/>
              <w:sz w:val="20"/>
            </w:rPr>
            <w:t>Regional Distrito Capital</w:t>
          </w:r>
        </w:p>
      </w:tc>
      <w:tc>
        <w:tcPr>
          <w:tcW w:w="4013" w:type="pct"/>
          <w:vMerge w:val="restart"/>
          <w:shd w:val="clear" w:color="auto" w:fill="auto"/>
          <w:vAlign w:val="center"/>
          <w:hideMark/>
        </w:tcPr>
        <w:p w14:paraId="60FA26B5" w14:textId="77777777" w:rsidR="008951C5" w:rsidRPr="00CA2A62" w:rsidRDefault="008951C5" w:rsidP="008951C5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 w:rsidRPr="00CA2A62">
            <w:rPr>
              <w:rFonts w:ascii="Arial Narrow" w:hAnsi="Arial Narrow" w:cs="Calibri"/>
              <w:b/>
              <w:bCs/>
              <w:szCs w:val="24"/>
            </w:rPr>
            <w:t xml:space="preserve">SERVICIO NACIONAL DE APRENDIZAJE SENA </w:t>
          </w:r>
        </w:p>
        <w:p w14:paraId="77ABE94F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CENTRO DE GESTIÓN DE MERCADOS, LOGÍSTICA Y TECNOLOGÍAS DE LA INFORMACIÓN</w:t>
          </w:r>
        </w:p>
        <w:p w14:paraId="192269B2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COORDINACIÓN DE TELEINFORMÁTICA</w:t>
          </w:r>
        </w:p>
        <w:p w14:paraId="583D9E04" w14:textId="77777777" w:rsidR="008951C5" w:rsidRDefault="00CA2A62" w:rsidP="00CA2A62">
          <w:pPr>
            <w:spacing w:after="0" w:line="240" w:lineRule="auto"/>
            <w:jc w:val="center"/>
            <w:rPr>
              <w:rFonts w:ascii="Arial Narrow" w:hAnsi="Arial Narrow" w:cs="Arial"/>
              <w:b/>
            </w:rPr>
          </w:pPr>
          <w:r w:rsidRPr="00CA2A62">
            <w:rPr>
              <w:rFonts w:ascii="Arial Narrow" w:hAnsi="Arial Narrow" w:cs="Arial"/>
              <w:b/>
            </w:rPr>
            <w:t>ÁREA DE INFRAESTRUCTURA</w:t>
          </w:r>
        </w:p>
        <w:p w14:paraId="4EE3DCD0" w14:textId="77777777" w:rsidR="00CA2A62" w:rsidRPr="00CA2A62" w:rsidRDefault="00CA2A62" w:rsidP="00CA2A62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>
            <w:rPr>
              <w:rFonts w:ascii="Arial Narrow" w:hAnsi="Arial Narrow" w:cs="Calibri"/>
              <w:b/>
              <w:bCs/>
              <w:szCs w:val="24"/>
            </w:rPr>
            <w:t>LISTA DE CHEQUEO PARA EVALUA</w:t>
          </w:r>
          <w:r w:rsidR="00307E75">
            <w:rPr>
              <w:rFonts w:ascii="Arial Narrow" w:hAnsi="Arial Narrow" w:cs="Calibri"/>
              <w:b/>
              <w:bCs/>
              <w:szCs w:val="24"/>
            </w:rPr>
            <w:t>R</w:t>
          </w:r>
          <w:r>
            <w:rPr>
              <w:rFonts w:ascii="Arial Narrow" w:hAnsi="Arial Narrow" w:cs="Calibri"/>
              <w:b/>
              <w:bCs/>
              <w:szCs w:val="24"/>
            </w:rPr>
            <w:t xml:space="preserve"> DE DESEMPEÑO Y PRODUCTO</w:t>
          </w:r>
        </w:p>
      </w:tc>
    </w:tr>
    <w:tr w:rsidR="008951C5" w:rsidRPr="00CA2A62" w14:paraId="432D6C45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5308F89F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1A36CB99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130FE4F2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409F7C0B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416677D4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534EF2E3" w14:textId="77777777" w:rsidTr="00CD60FB">
      <w:trPr>
        <w:trHeight w:val="481"/>
      </w:trPr>
      <w:tc>
        <w:tcPr>
          <w:tcW w:w="987" w:type="pct"/>
          <w:vMerge/>
          <w:shd w:val="clear" w:color="auto" w:fill="auto"/>
          <w:hideMark/>
        </w:tcPr>
        <w:p w14:paraId="63CEE517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sz w:val="20"/>
            </w:rPr>
          </w:pPr>
        </w:p>
      </w:tc>
      <w:tc>
        <w:tcPr>
          <w:tcW w:w="4013" w:type="pct"/>
          <w:vMerge/>
          <w:shd w:val="clear" w:color="auto" w:fill="auto"/>
          <w:hideMark/>
        </w:tcPr>
        <w:p w14:paraId="133780A5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b/>
              <w:bCs/>
              <w:sz w:val="20"/>
            </w:rPr>
          </w:pPr>
        </w:p>
      </w:tc>
    </w:tr>
  </w:tbl>
  <w:p w14:paraId="16C8CA1B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2FFE26E8" w14:textId="1F37A818" w:rsidR="00301848" w:rsidRDefault="00686228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NUMPAGES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</w:p>
  <w:p w14:paraId="35386278" w14:textId="77777777" w:rsidR="00CD60FB" w:rsidRDefault="00CD60FB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5A0C"/>
    <w:multiLevelType w:val="hybridMultilevel"/>
    <w:tmpl w:val="F47AAF5E"/>
    <w:lvl w:ilvl="0" w:tplc="0F66F8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CE"/>
    <w:rsid w:val="00000EA4"/>
    <w:rsid w:val="0000716A"/>
    <w:rsid w:val="00007830"/>
    <w:rsid w:val="00020DFE"/>
    <w:rsid w:val="000234AF"/>
    <w:rsid w:val="00034539"/>
    <w:rsid w:val="0004074B"/>
    <w:rsid w:val="00045304"/>
    <w:rsid w:val="00072B74"/>
    <w:rsid w:val="0009459E"/>
    <w:rsid w:val="000A0009"/>
    <w:rsid w:val="000B1AF3"/>
    <w:rsid w:val="000C0102"/>
    <w:rsid w:val="000D0036"/>
    <w:rsid w:val="000D3D4B"/>
    <w:rsid w:val="000E5682"/>
    <w:rsid w:val="000F2267"/>
    <w:rsid w:val="000F4083"/>
    <w:rsid w:val="00100FF5"/>
    <w:rsid w:val="00107DEA"/>
    <w:rsid w:val="0011549B"/>
    <w:rsid w:val="0012653B"/>
    <w:rsid w:val="00150C23"/>
    <w:rsid w:val="0016265E"/>
    <w:rsid w:val="00181502"/>
    <w:rsid w:val="0018328E"/>
    <w:rsid w:val="00187977"/>
    <w:rsid w:val="0019041F"/>
    <w:rsid w:val="001B67E3"/>
    <w:rsid w:val="001C0B38"/>
    <w:rsid w:val="001F2ADF"/>
    <w:rsid w:val="00217BB0"/>
    <w:rsid w:val="002254B9"/>
    <w:rsid w:val="00225BE8"/>
    <w:rsid w:val="002356A0"/>
    <w:rsid w:val="00237A89"/>
    <w:rsid w:val="00237F22"/>
    <w:rsid w:val="00254722"/>
    <w:rsid w:val="00263A4F"/>
    <w:rsid w:val="00265C60"/>
    <w:rsid w:val="00270DAA"/>
    <w:rsid w:val="00292768"/>
    <w:rsid w:val="00295ED3"/>
    <w:rsid w:val="002A18BC"/>
    <w:rsid w:val="002A1A5E"/>
    <w:rsid w:val="002B1EBB"/>
    <w:rsid w:val="002B3919"/>
    <w:rsid w:val="002D011C"/>
    <w:rsid w:val="002D1840"/>
    <w:rsid w:val="002D3DC1"/>
    <w:rsid w:val="002D71EE"/>
    <w:rsid w:val="00301848"/>
    <w:rsid w:val="003044B8"/>
    <w:rsid w:val="00307E75"/>
    <w:rsid w:val="003177DA"/>
    <w:rsid w:val="00320BA8"/>
    <w:rsid w:val="003234C6"/>
    <w:rsid w:val="0032669D"/>
    <w:rsid w:val="00344C9E"/>
    <w:rsid w:val="00354E9C"/>
    <w:rsid w:val="00360262"/>
    <w:rsid w:val="00396E54"/>
    <w:rsid w:val="003A4683"/>
    <w:rsid w:val="003A5E41"/>
    <w:rsid w:val="003D0233"/>
    <w:rsid w:val="003D04E7"/>
    <w:rsid w:val="003E71C0"/>
    <w:rsid w:val="003F1801"/>
    <w:rsid w:val="00400E06"/>
    <w:rsid w:val="004010E0"/>
    <w:rsid w:val="00402A5C"/>
    <w:rsid w:val="00402D1B"/>
    <w:rsid w:val="00420F78"/>
    <w:rsid w:val="00441777"/>
    <w:rsid w:val="0044205B"/>
    <w:rsid w:val="0044503D"/>
    <w:rsid w:val="0044769E"/>
    <w:rsid w:val="00450753"/>
    <w:rsid w:val="0045342E"/>
    <w:rsid w:val="00460E4B"/>
    <w:rsid w:val="004629FA"/>
    <w:rsid w:val="004672F3"/>
    <w:rsid w:val="00494D94"/>
    <w:rsid w:val="00497D25"/>
    <w:rsid w:val="004A0C28"/>
    <w:rsid w:val="004A448D"/>
    <w:rsid w:val="004B18D2"/>
    <w:rsid w:val="004E5667"/>
    <w:rsid w:val="004F235D"/>
    <w:rsid w:val="004F7DED"/>
    <w:rsid w:val="005121E2"/>
    <w:rsid w:val="0052299F"/>
    <w:rsid w:val="00523075"/>
    <w:rsid w:val="00542ABD"/>
    <w:rsid w:val="005512D4"/>
    <w:rsid w:val="005538E3"/>
    <w:rsid w:val="0056709B"/>
    <w:rsid w:val="00580BCE"/>
    <w:rsid w:val="0059085A"/>
    <w:rsid w:val="005A6AF2"/>
    <w:rsid w:val="005B3764"/>
    <w:rsid w:val="005B6045"/>
    <w:rsid w:val="005D10C2"/>
    <w:rsid w:val="005D3881"/>
    <w:rsid w:val="005F4855"/>
    <w:rsid w:val="0060709C"/>
    <w:rsid w:val="00607530"/>
    <w:rsid w:val="00612E6C"/>
    <w:rsid w:val="00617078"/>
    <w:rsid w:val="006349B0"/>
    <w:rsid w:val="0066523D"/>
    <w:rsid w:val="00666959"/>
    <w:rsid w:val="006674C1"/>
    <w:rsid w:val="0067182C"/>
    <w:rsid w:val="006827E5"/>
    <w:rsid w:val="00683FFC"/>
    <w:rsid w:val="00685D0F"/>
    <w:rsid w:val="00686228"/>
    <w:rsid w:val="00691A5E"/>
    <w:rsid w:val="006B534C"/>
    <w:rsid w:val="006B5EEE"/>
    <w:rsid w:val="006C5D80"/>
    <w:rsid w:val="006D6C52"/>
    <w:rsid w:val="00733782"/>
    <w:rsid w:val="00744449"/>
    <w:rsid w:val="00755A15"/>
    <w:rsid w:val="00770936"/>
    <w:rsid w:val="00772C72"/>
    <w:rsid w:val="00780F13"/>
    <w:rsid w:val="00784B46"/>
    <w:rsid w:val="00790D41"/>
    <w:rsid w:val="007A13ED"/>
    <w:rsid w:val="007A27F4"/>
    <w:rsid w:val="007A4CB2"/>
    <w:rsid w:val="007A56E2"/>
    <w:rsid w:val="007B162B"/>
    <w:rsid w:val="007B3422"/>
    <w:rsid w:val="007C1FCB"/>
    <w:rsid w:val="007C5808"/>
    <w:rsid w:val="007D6283"/>
    <w:rsid w:val="007D668B"/>
    <w:rsid w:val="007E21D6"/>
    <w:rsid w:val="007E7FE4"/>
    <w:rsid w:val="007F6708"/>
    <w:rsid w:val="0080079C"/>
    <w:rsid w:val="008011D8"/>
    <w:rsid w:val="0081105F"/>
    <w:rsid w:val="008317E3"/>
    <w:rsid w:val="00852034"/>
    <w:rsid w:val="00863938"/>
    <w:rsid w:val="00864489"/>
    <w:rsid w:val="00867A3E"/>
    <w:rsid w:val="0087021F"/>
    <w:rsid w:val="00883E82"/>
    <w:rsid w:val="008951C5"/>
    <w:rsid w:val="00896880"/>
    <w:rsid w:val="008A41F1"/>
    <w:rsid w:val="008A4E58"/>
    <w:rsid w:val="008B3378"/>
    <w:rsid w:val="008B5078"/>
    <w:rsid w:val="008C5ED0"/>
    <w:rsid w:val="00907E0B"/>
    <w:rsid w:val="00925C0F"/>
    <w:rsid w:val="009264C3"/>
    <w:rsid w:val="00927D77"/>
    <w:rsid w:val="00932728"/>
    <w:rsid w:val="00932834"/>
    <w:rsid w:val="0093421C"/>
    <w:rsid w:val="0093486B"/>
    <w:rsid w:val="00934DFC"/>
    <w:rsid w:val="00941CF6"/>
    <w:rsid w:val="00951160"/>
    <w:rsid w:val="00953DE6"/>
    <w:rsid w:val="00961BB1"/>
    <w:rsid w:val="00964A58"/>
    <w:rsid w:val="00974A7B"/>
    <w:rsid w:val="00975A6F"/>
    <w:rsid w:val="0098201E"/>
    <w:rsid w:val="00983650"/>
    <w:rsid w:val="00990D74"/>
    <w:rsid w:val="0099102E"/>
    <w:rsid w:val="009A1C8E"/>
    <w:rsid w:val="009A3225"/>
    <w:rsid w:val="009A602B"/>
    <w:rsid w:val="009A67F5"/>
    <w:rsid w:val="009D5458"/>
    <w:rsid w:val="009E69DD"/>
    <w:rsid w:val="009F6872"/>
    <w:rsid w:val="00A00081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7A57"/>
    <w:rsid w:val="00A518C5"/>
    <w:rsid w:val="00A823F8"/>
    <w:rsid w:val="00A85C7E"/>
    <w:rsid w:val="00A926B9"/>
    <w:rsid w:val="00A92DEB"/>
    <w:rsid w:val="00A93102"/>
    <w:rsid w:val="00AB06A2"/>
    <w:rsid w:val="00AC0BA0"/>
    <w:rsid w:val="00AD5A0A"/>
    <w:rsid w:val="00AE0DDE"/>
    <w:rsid w:val="00AE11B1"/>
    <w:rsid w:val="00AF3DBD"/>
    <w:rsid w:val="00AF75A3"/>
    <w:rsid w:val="00B006A7"/>
    <w:rsid w:val="00B14405"/>
    <w:rsid w:val="00B17B57"/>
    <w:rsid w:val="00B36E93"/>
    <w:rsid w:val="00B43BD2"/>
    <w:rsid w:val="00B4495F"/>
    <w:rsid w:val="00B80110"/>
    <w:rsid w:val="00B8100E"/>
    <w:rsid w:val="00B827F5"/>
    <w:rsid w:val="00B8316D"/>
    <w:rsid w:val="00B93BC6"/>
    <w:rsid w:val="00B97C2D"/>
    <w:rsid w:val="00BA65DF"/>
    <w:rsid w:val="00BC52CF"/>
    <w:rsid w:val="00BD1874"/>
    <w:rsid w:val="00BD19A7"/>
    <w:rsid w:val="00BD2900"/>
    <w:rsid w:val="00BF2AA0"/>
    <w:rsid w:val="00C062D1"/>
    <w:rsid w:val="00C1675E"/>
    <w:rsid w:val="00C2251F"/>
    <w:rsid w:val="00C40CED"/>
    <w:rsid w:val="00C4260F"/>
    <w:rsid w:val="00C47B5C"/>
    <w:rsid w:val="00C5198F"/>
    <w:rsid w:val="00C61F21"/>
    <w:rsid w:val="00CA2A62"/>
    <w:rsid w:val="00CA3F43"/>
    <w:rsid w:val="00CB39D2"/>
    <w:rsid w:val="00CC0C41"/>
    <w:rsid w:val="00CC6FD8"/>
    <w:rsid w:val="00CD60FB"/>
    <w:rsid w:val="00CE128B"/>
    <w:rsid w:val="00CE7607"/>
    <w:rsid w:val="00D10E89"/>
    <w:rsid w:val="00D11F5A"/>
    <w:rsid w:val="00D20D98"/>
    <w:rsid w:val="00D54F96"/>
    <w:rsid w:val="00D55089"/>
    <w:rsid w:val="00D66E64"/>
    <w:rsid w:val="00D87538"/>
    <w:rsid w:val="00D94560"/>
    <w:rsid w:val="00D95944"/>
    <w:rsid w:val="00D972DB"/>
    <w:rsid w:val="00DC3160"/>
    <w:rsid w:val="00DC3D19"/>
    <w:rsid w:val="00DD5D76"/>
    <w:rsid w:val="00DE6CB6"/>
    <w:rsid w:val="00DF3832"/>
    <w:rsid w:val="00DF3F55"/>
    <w:rsid w:val="00DF5266"/>
    <w:rsid w:val="00E02822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B05C1"/>
    <w:rsid w:val="00EB48CB"/>
    <w:rsid w:val="00EC7680"/>
    <w:rsid w:val="00ED106D"/>
    <w:rsid w:val="00ED19EA"/>
    <w:rsid w:val="00ED2B7C"/>
    <w:rsid w:val="00ED320F"/>
    <w:rsid w:val="00ED4142"/>
    <w:rsid w:val="00ED726A"/>
    <w:rsid w:val="00EE3B6B"/>
    <w:rsid w:val="00EF3D9F"/>
    <w:rsid w:val="00F06A08"/>
    <w:rsid w:val="00F145BB"/>
    <w:rsid w:val="00F27A69"/>
    <w:rsid w:val="00F42279"/>
    <w:rsid w:val="00F516B5"/>
    <w:rsid w:val="00F57052"/>
    <w:rsid w:val="00F6045C"/>
    <w:rsid w:val="00F632B2"/>
    <w:rsid w:val="00F86366"/>
    <w:rsid w:val="00F91C0D"/>
    <w:rsid w:val="00F9793A"/>
    <w:rsid w:val="00FA0C7F"/>
    <w:rsid w:val="00FA5154"/>
    <w:rsid w:val="00FB2C04"/>
    <w:rsid w:val="00FC13D3"/>
    <w:rsid w:val="00FC7CF9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FD4FA"/>
  <w15:docId w15:val="{55971EC4-7E45-4BDA-8BEE-D84E903A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CA2A62"/>
    <w:rPr>
      <w:rFonts w:eastAsia="Batang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141D-9FEB-49A5-834F-28D7A137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Desempeño-Producto.dot</Template>
  <TotalTime>19</TotalTime>
  <Pages>2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Luis Humberto González Romero</dc:creator>
  <cp:lastModifiedBy>Gregorio</cp:lastModifiedBy>
  <cp:revision>12</cp:revision>
  <cp:lastPrinted>2019-12-16T01:33:00Z</cp:lastPrinted>
  <dcterms:created xsi:type="dcterms:W3CDTF">2020-03-20T21:52:00Z</dcterms:created>
  <dcterms:modified xsi:type="dcterms:W3CDTF">2020-07-28T16:25:00Z</dcterms:modified>
</cp:coreProperties>
</file>